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05A82" w14:textId="77777777" w:rsidR="00801994" w:rsidRDefault="00801994" w:rsidP="008019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</w:t>
      </w:r>
      <w:r>
        <w:rPr>
          <w:rFonts w:ascii="Times New Roman" w:hAnsi="Times New Roman" w:cs="Times New Roman"/>
          <w:sz w:val="24"/>
          <w:szCs w:val="24"/>
        </w:rPr>
        <w:t xml:space="preserve">      (fl.1405)</w:t>
      </w:r>
    </w:p>
    <w:p w14:paraId="23FD2377" w14:textId="77777777" w:rsidR="00801994" w:rsidRDefault="00801994" w:rsidP="008019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4657FC" w14:textId="77777777" w:rsidR="00801994" w:rsidRDefault="00801994" w:rsidP="008019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AA2A86" w14:textId="77777777" w:rsidR="00801994" w:rsidRDefault="00801994" w:rsidP="008019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Oct.1405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Sopley,</w:t>
      </w:r>
    </w:p>
    <w:p w14:paraId="152E3791" w14:textId="77777777" w:rsidR="00801994" w:rsidRDefault="00801994" w:rsidP="008019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Hampshire, into lands of the late James Butler, Earl of Ormond(q.v.).</w:t>
      </w:r>
    </w:p>
    <w:p w14:paraId="291663D5" w14:textId="27FB41D0" w:rsidR="00801994" w:rsidRDefault="00801994" w:rsidP="008019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ref. eCIPM 21-262)</w:t>
      </w:r>
    </w:p>
    <w:p w14:paraId="64F2DCE6" w14:textId="77777777" w:rsidR="00AE7705" w:rsidRDefault="00AE7705" w:rsidP="00AE77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post mortem held in Sopley,</w:t>
      </w:r>
    </w:p>
    <w:p w14:paraId="54115046" w14:textId="77777777" w:rsidR="00AE7705" w:rsidRDefault="00AE7705" w:rsidP="00AE77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Hampshire, into lands of John Butler, Earl of Ormond(q.v.).</w:t>
      </w:r>
    </w:p>
    <w:p w14:paraId="6D18A15A" w14:textId="37417CC6" w:rsidR="00AE7705" w:rsidRDefault="00AE7705" w:rsidP="00AE77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19-32B)</w:t>
      </w:r>
    </w:p>
    <w:p w14:paraId="5B00B805" w14:textId="77777777" w:rsidR="00801994" w:rsidRDefault="00801994" w:rsidP="008019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A08942" w14:textId="77777777" w:rsidR="00801994" w:rsidRDefault="00801994" w:rsidP="008019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BE82F7" w14:textId="0F8F1225" w:rsidR="00DD5B8A" w:rsidRDefault="00801994" w:rsidP="008019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February 2016</w:t>
      </w:r>
    </w:p>
    <w:p w14:paraId="7EB7D3EE" w14:textId="782C72D8" w:rsidR="00AE7705" w:rsidRPr="00801994" w:rsidRDefault="00AE7705" w:rsidP="008019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July 2021</w:t>
      </w:r>
    </w:p>
    <w:sectPr w:rsidR="00AE7705" w:rsidRPr="008019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71262" w14:textId="77777777" w:rsidR="00801994" w:rsidRDefault="00801994" w:rsidP="00564E3C">
      <w:pPr>
        <w:spacing w:after="0" w:line="240" w:lineRule="auto"/>
      </w:pPr>
      <w:r>
        <w:separator/>
      </w:r>
    </w:p>
  </w:endnote>
  <w:endnote w:type="continuationSeparator" w:id="0">
    <w:p w14:paraId="5BD52B49" w14:textId="77777777" w:rsidR="00801994" w:rsidRDefault="0080199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AC2B1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29464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E7705">
      <w:rPr>
        <w:rFonts w:ascii="Times New Roman" w:hAnsi="Times New Roman" w:cs="Times New Roman"/>
        <w:noProof/>
        <w:sz w:val="24"/>
        <w:szCs w:val="24"/>
      </w:rPr>
      <w:t>13 July 2021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5B53A1BC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17112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B31D57" w14:textId="77777777" w:rsidR="00801994" w:rsidRDefault="00801994" w:rsidP="00564E3C">
      <w:pPr>
        <w:spacing w:after="0" w:line="240" w:lineRule="auto"/>
      </w:pPr>
      <w:r>
        <w:separator/>
      </w:r>
    </w:p>
  </w:footnote>
  <w:footnote w:type="continuationSeparator" w:id="0">
    <w:p w14:paraId="76F4B216" w14:textId="77777777" w:rsidR="00801994" w:rsidRDefault="0080199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3BD0D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E1159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71E98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994"/>
    <w:rsid w:val="00372DC6"/>
    <w:rsid w:val="00564E3C"/>
    <w:rsid w:val="0064591D"/>
    <w:rsid w:val="00801994"/>
    <w:rsid w:val="00AE770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CAB1F"/>
  <w15:chartTrackingRefBased/>
  <w15:docId w15:val="{375EECC5-D89F-4706-BCE5-7BEDE919A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2016-02-19T20:59:00Z</dcterms:created>
  <dcterms:modified xsi:type="dcterms:W3CDTF">2021-07-13T10:19:00Z</dcterms:modified>
</cp:coreProperties>
</file>